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C5B" w:rsidRDefault="002F3C5B" w:rsidP="002F3C5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SONDDS, senior</w:t>
      </w:r>
      <w:r>
        <w:t xml:space="preserve">  </w:t>
      </w:r>
      <w:proofErr w:type="gramStart"/>
      <w:r>
        <w:t xml:space="preserve">   (</w:t>
      </w:r>
      <w:proofErr w:type="gramEnd"/>
      <w:r>
        <w:t>fl.1473-4)</w:t>
      </w:r>
    </w:p>
    <w:p w:rsidR="002F3C5B" w:rsidRDefault="002F3C5B" w:rsidP="002F3C5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Throwley</w:t>
      </w:r>
      <w:proofErr w:type="spellEnd"/>
      <w:r>
        <w:t>, Kent. Armiger.</w:t>
      </w:r>
    </w:p>
    <w:p w:rsidR="002F3C5B" w:rsidRDefault="002F3C5B" w:rsidP="002F3C5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3C5B" w:rsidRDefault="002F3C5B" w:rsidP="002F3C5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3C5B" w:rsidRDefault="002F3C5B" w:rsidP="002F3C5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1473-4</w:t>
      </w:r>
      <w:r>
        <w:tab/>
        <w:t>He made his Will.   (Plomer p.441)</w:t>
      </w:r>
    </w:p>
    <w:p w:rsidR="002F3C5B" w:rsidRDefault="002F3C5B" w:rsidP="002F3C5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3C5B" w:rsidRDefault="002F3C5B" w:rsidP="002F3C5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3C5B" w:rsidRDefault="002F3C5B" w:rsidP="002F3C5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January 2017</w:t>
      </w:r>
    </w:p>
    <w:p w:rsidR="006B2F86" w:rsidRPr="00E71FC3" w:rsidRDefault="002F3C5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C5B" w:rsidRDefault="002F3C5B" w:rsidP="00E71FC3">
      <w:pPr>
        <w:spacing w:after="0" w:line="240" w:lineRule="auto"/>
      </w:pPr>
      <w:r>
        <w:separator/>
      </w:r>
    </w:p>
  </w:endnote>
  <w:endnote w:type="continuationSeparator" w:id="0">
    <w:p w:rsidR="002F3C5B" w:rsidRDefault="002F3C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C5B" w:rsidRDefault="002F3C5B" w:rsidP="00E71FC3">
      <w:pPr>
        <w:spacing w:after="0" w:line="240" w:lineRule="auto"/>
      </w:pPr>
      <w:r>
        <w:separator/>
      </w:r>
    </w:p>
  </w:footnote>
  <w:footnote w:type="continuationSeparator" w:id="0">
    <w:p w:rsidR="002F3C5B" w:rsidRDefault="002F3C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5B"/>
    <w:rsid w:val="001A7C09"/>
    <w:rsid w:val="002F3C5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D7A61C-9BD9-4DDC-95DD-A8BE0ADBE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2017-02-03T22:42:00Z</dcterms:created>
  <dcterms:modified xsi:type="dcterms:W3CDTF">2017-02-03T22:43:00Z</dcterms:modified>
</cp:coreProperties>
</file>